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D7" w:rsidRDefault="001217D7">
      <w:pPr>
        <w:jc w:val="center"/>
        <w:rPr>
          <w:b/>
        </w:rPr>
      </w:pPr>
    </w:p>
    <w:p w:rsidR="001217D7" w:rsidRDefault="001217D7">
      <w:pPr>
        <w:jc w:val="center"/>
        <w:rPr>
          <w:b/>
        </w:rPr>
      </w:pPr>
    </w:p>
    <w:p w:rsidR="001217D7" w:rsidRDefault="001217D7">
      <w:pPr>
        <w:jc w:val="center"/>
        <w:rPr>
          <w:b/>
        </w:rPr>
      </w:pPr>
      <w:r>
        <w:rPr>
          <w:b/>
        </w:rPr>
        <w:t>Состав педагогических работников клуба «П</w:t>
      </w:r>
      <w:bookmarkStart w:id="0" w:name="_GoBack"/>
      <w:bookmarkEnd w:id="0"/>
      <w:r>
        <w:rPr>
          <w:b/>
        </w:rPr>
        <w:t>ерспектива» на 01.01.2021 г.</w:t>
      </w:r>
    </w:p>
    <w:p w:rsidR="001217D7" w:rsidRDefault="001217D7">
      <w:pPr>
        <w:jc w:val="center"/>
        <w:rPr>
          <w:b/>
          <w:sz w:val="20"/>
          <w:szCs w:val="20"/>
        </w:rPr>
      </w:pPr>
    </w:p>
    <w:tbl>
      <w:tblPr>
        <w:tblW w:w="16440" w:type="dxa"/>
        <w:tblInd w:w="-132" w:type="dxa"/>
        <w:tblLook w:val="01E0"/>
      </w:tblPr>
      <w:tblGrid>
        <w:gridCol w:w="508"/>
        <w:gridCol w:w="13"/>
        <w:gridCol w:w="1490"/>
        <w:gridCol w:w="1550"/>
        <w:gridCol w:w="2246"/>
        <w:gridCol w:w="2146"/>
        <w:gridCol w:w="1085"/>
        <w:gridCol w:w="1368"/>
        <w:gridCol w:w="1437"/>
        <w:gridCol w:w="2216"/>
        <w:gridCol w:w="2381"/>
      </w:tblGrid>
      <w:tr w:rsidR="001217D7">
        <w:trPr>
          <w:trHeight w:val="972"/>
        </w:trPr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 </w:t>
            </w:r>
          </w:p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Специальность/</w:t>
            </w:r>
          </w:p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 по диплому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Стаж работы в учреждении/отрасли ГМП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Прохождение курсов квалификации (дата прохождения, программа) 2016-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sz w:val="20"/>
                  <w:szCs w:val="20"/>
                </w:rPr>
                <w:t>2020 г</w:t>
              </w:r>
            </w:smartTag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Прохождение аттестации (дата прохождения, категория/соответствие занимаемой должности)</w:t>
            </w:r>
          </w:p>
          <w:p w:rsidR="001217D7" w:rsidRDefault="001217D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sz w:val="20"/>
                  <w:szCs w:val="20"/>
                </w:rPr>
                <w:t>2020 г</w:t>
              </w:r>
            </w:smartTag>
            <w:r>
              <w:rPr>
                <w:b/>
                <w:sz w:val="20"/>
                <w:szCs w:val="20"/>
              </w:rPr>
              <w:t>.</w:t>
            </w:r>
          </w:p>
        </w:tc>
      </w:tr>
      <w:tr w:rsidR="001217D7">
        <w:trPr>
          <w:trHeight w:val="1085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  <w:tc>
          <w:tcPr>
            <w:tcW w:w="15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5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5 до 10 лет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свыше 10 лет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b/>
                <w:sz w:val="20"/>
                <w:szCs w:val="20"/>
              </w:rPr>
            </w:pPr>
          </w:p>
        </w:tc>
      </w:tr>
      <w:tr w:rsidR="001217D7">
        <w:trPr>
          <w:trHeight w:val="719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Козлов </w:t>
            </w: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Денис </w:t>
            </w:r>
          </w:p>
          <w:p w:rsidR="001217D7" w:rsidRDefault="001217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Александрович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профессиональное.</w:t>
            </w: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ПОЧУ СПО «Высший юридический колледж»,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sz w:val="20"/>
                  <w:szCs w:val="20"/>
                </w:rPr>
                <w:t>2001 г</w:t>
              </w:r>
            </w:smartTag>
            <w:r>
              <w:rPr>
                <w:sz w:val="20"/>
                <w:szCs w:val="20"/>
              </w:rPr>
              <w:t>.</w:t>
            </w: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Учеба ВГАППССС</w:t>
            </w: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Правоведение/Юрист</w:t>
            </w:r>
          </w:p>
          <w:p w:rsidR="001217D7" w:rsidRDefault="001217D7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лет 2 мес.</w:t>
            </w: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17D7">
        <w:trPr>
          <w:trHeight w:val="719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Лужан Наталья Валерьевна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Педагог-организатор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Республиканское музыкальное училище УР, 1993г.</w:t>
            </w: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Астраханская государственная консерватория, 1998г.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Преподаватель, руководитель творческого объединения. Хоровое дирежирование.</w:t>
            </w:r>
          </w:p>
          <w:p w:rsidR="001217D7" w:rsidRDefault="001217D7">
            <w:pPr>
              <w:rPr>
                <w:sz w:val="20"/>
                <w:szCs w:val="20"/>
              </w:rPr>
            </w:pP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Дирижирование академическим хором. Хормейстер. Преподаватель.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 4 месяца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17.11.2017-19.11.2017</w:t>
            </w:r>
          </w:p>
          <w:p w:rsidR="001217D7" w:rsidRDefault="00121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Инновационные методы работы преподавателя с учащимися в классе академического и эстрадного вокала.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7D7" w:rsidRDefault="00121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15.05.2018-15.05.2023 </w:t>
            </w:r>
          </w:p>
          <w:p w:rsidR="001217D7" w:rsidRDefault="00121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аттестации педагогических работников, установлена первая квалификационная категория сроком на 5 лет</w:t>
            </w:r>
          </w:p>
        </w:tc>
      </w:tr>
    </w:tbl>
    <w:p w:rsidR="001217D7" w:rsidRDefault="001217D7">
      <w:pPr>
        <w:rPr>
          <w:color w:val="FF0000"/>
          <w:sz w:val="20"/>
          <w:szCs w:val="20"/>
        </w:rPr>
      </w:pPr>
    </w:p>
    <w:sectPr w:rsidR="001217D7" w:rsidSect="0052770A">
      <w:pgSz w:w="16838" w:h="11906" w:orient="landscape"/>
      <w:pgMar w:top="284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70A"/>
    <w:rsid w:val="0004174D"/>
    <w:rsid w:val="001217D7"/>
    <w:rsid w:val="002B325A"/>
    <w:rsid w:val="002E5ABF"/>
    <w:rsid w:val="0052770A"/>
    <w:rsid w:val="00583AC1"/>
    <w:rsid w:val="005B71E5"/>
    <w:rsid w:val="00C35C7C"/>
    <w:rsid w:val="00C40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E5"/>
    <w:pPr>
      <w:suppressAutoHyphens/>
    </w:pPr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52770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2770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  <w:lang w:eastAsia="en-US"/>
    </w:rPr>
  </w:style>
  <w:style w:type="paragraph" w:styleId="List">
    <w:name w:val="List"/>
    <w:basedOn w:val="BodyText"/>
    <w:uiPriority w:val="99"/>
    <w:rsid w:val="0052770A"/>
    <w:rPr>
      <w:rFonts w:cs="Arial"/>
    </w:rPr>
  </w:style>
  <w:style w:type="paragraph" w:styleId="Caption">
    <w:name w:val="caption"/>
    <w:basedOn w:val="Normal"/>
    <w:uiPriority w:val="99"/>
    <w:qFormat/>
    <w:rsid w:val="0052770A"/>
    <w:pPr>
      <w:suppressLineNumbers/>
      <w:spacing w:before="120" w:after="120"/>
    </w:pPr>
    <w:rPr>
      <w:rFonts w:cs="Arial"/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5B71E5"/>
    <w:pPr>
      <w:ind w:left="240" w:hanging="240"/>
    </w:pPr>
  </w:style>
  <w:style w:type="paragraph" w:styleId="IndexHeading">
    <w:name w:val="index heading"/>
    <w:basedOn w:val="Normal"/>
    <w:uiPriority w:val="99"/>
    <w:rsid w:val="0052770A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rsid w:val="005B71E5"/>
    <w:pPr>
      <w:spacing w:beforeAutospacing="1" w:afterAutospacing="1"/>
    </w:pPr>
    <w:rPr>
      <w:lang w:eastAsia="ru-RU"/>
    </w:rPr>
  </w:style>
  <w:style w:type="table" w:styleId="TableGrid">
    <w:name w:val="Table Grid"/>
    <w:basedOn w:val="TableNormal"/>
    <w:uiPriority w:val="99"/>
    <w:rsid w:val="005B71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742</TotalTime>
  <Pages>1</Pages>
  <Words>192</Words>
  <Characters>1096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*</cp:lastModifiedBy>
  <cp:revision>70</cp:revision>
  <cp:lastPrinted>2021-01-21T11:12:00Z</cp:lastPrinted>
  <dcterms:created xsi:type="dcterms:W3CDTF">2016-12-14T07:30:00Z</dcterms:created>
  <dcterms:modified xsi:type="dcterms:W3CDTF">2021-03-20T07:58:00Z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Ya Blondinko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